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A26C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A26CE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A26C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A26C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A26C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A26C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A26CE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A26CEF">
        <w:rPr>
          <w:b w:val="0"/>
        </w:rPr>
        <w:t xml:space="preserve"> 14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A26CEF" w:rsidP="00C91B2A">
            <w:pPr>
              <w:jc w:val="center"/>
            </w:pPr>
            <w:r>
              <w:t>Учитель  географии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A26CEF" w:rsidRPr="00A26CEF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A26CEF" w:rsidRPr="00A26CEF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A26CEF" w:rsidRPr="00A26CEF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A26CEF" w:rsidRPr="00A26CEF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A26CEF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A26CEF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A26CEF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A26CEF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A26CEF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A26CEF" w:rsidP="0098630F">
            <w:pPr>
              <w:jc w:val="center"/>
            </w:pPr>
            <w:r>
              <w:t>031-815-457 32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A26CEF" w:rsidRPr="00A26CEF">
        <w:rPr>
          <w:rStyle w:val="aa"/>
        </w:rPr>
        <w:t xml:space="preserve"> Ноутбук, ауди-видео аппратура, интерактивеая доска, учебные пособия по географии.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A26CEF" w:rsidRPr="00A26CEF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D53D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D53D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D53D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BD53D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D53D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6C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6C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6C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6C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6CE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A26CEF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26CE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B1200F" w:rsidRPr="00B1200F">
        <w:rPr>
          <w:i/>
          <w:u w:val="single"/>
        </w:rPr>
        <w:t>1. Рекомендации по улучшению условий труда: не требуются</w:t>
      </w:r>
      <w:r w:rsidR="00B1200F" w:rsidRPr="00B1200F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B1200F" w:rsidRPr="00B1200F">
        <w:rPr>
          <w:i/>
          <w:u w:val="single"/>
        </w:rPr>
        <w:tab/>
        <w:t>   </w:t>
      </w:r>
      <w:r w:rsidR="00B1200F" w:rsidRPr="00B1200F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D53D6" w:rsidRPr="00BD53D6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26CEF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26CEF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A26CEF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A26C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26CEF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A26CEF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A26C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A26CEF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26CEF" w:rsidRPr="00A26CEF" w:rsidTr="00A26CE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6CEF" w:rsidRPr="00A26CEF" w:rsidRDefault="00A26CEF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26CEF" w:rsidRPr="00A26CEF" w:rsidRDefault="00A26CE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6CEF" w:rsidRPr="00A26CEF" w:rsidRDefault="00A26CE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26CEF" w:rsidRPr="00A26CEF" w:rsidRDefault="00A26CE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6CEF" w:rsidRPr="00A26CEF" w:rsidRDefault="00A26CEF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26CEF" w:rsidRPr="00A26CEF" w:rsidRDefault="00A26CE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6CEF" w:rsidRPr="00A26CEF" w:rsidRDefault="00A26CEF" w:rsidP="004E51DC">
            <w:pPr>
              <w:pStyle w:val="a8"/>
            </w:pPr>
          </w:p>
        </w:tc>
      </w:tr>
      <w:tr w:rsidR="00A26CEF" w:rsidRPr="00A26CEF" w:rsidTr="00A26CE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26CEF" w:rsidRPr="00A26CEF" w:rsidRDefault="00A26CEF" w:rsidP="004E51DC">
            <w:pPr>
              <w:pStyle w:val="a8"/>
              <w:rPr>
                <w:vertAlign w:val="superscript"/>
              </w:rPr>
            </w:pPr>
            <w:r w:rsidRPr="00A26CEF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A26CEF" w:rsidRPr="00A26CEF" w:rsidRDefault="00A26C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26CEF" w:rsidRPr="00A26CEF" w:rsidRDefault="00A26CEF" w:rsidP="004E51DC">
            <w:pPr>
              <w:pStyle w:val="a8"/>
              <w:rPr>
                <w:vertAlign w:val="superscript"/>
              </w:rPr>
            </w:pPr>
            <w:r w:rsidRPr="00A26CE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26CEF" w:rsidRPr="00A26CEF" w:rsidRDefault="00A26C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6CEF" w:rsidRPr="00A26CEF" w:rsidRDefault="00A26CEF" w:rsidP="004E51DC">
            <w:pPr>
              <w:pStyle w:val="a8"/>
              <w:rPr>
                <w:color w:val="000000"/>
                <w:vertAlign w:val="superscript"/>
              </w:rPr>
            </w:pPr>
            <w:r w:rsidRPr="00A26CEF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A26CEF" w:rsidRPr="00A26CEF" w:rsidRDefault="00A26CE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26CEF" w:rsidRPr="00A26CEF" w:rsidRDefault="00A26CEF" w:rsidP="004E51DC">
            <w:pPr>
              <w:pStyle w:val="a8"/>
              <w:rPr>
                <w:vertAlign w:val="superscript"/>
              </w:rPr>
            </w:pPr>
            <w:r w:rsidRPr="00A26CEF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A26CE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A26CEF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A26CE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14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D53D6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D53D6" w:rsidRPr="00BD53D6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14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4 "/>
    <w:docVar w:name="oborud" w:val=" Ноутбук, ауди-видео аппратура, интерактивеая доска, учебные пособия по географии.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DCAD734015FE48348EF999C8E0AB41AD"/>
    <w:docVar w:name="rm_id" w:val="13"/>
    <w:docVar w:name="rm_name" w:val="                                          "/>
    <w:docVar w:name="rm_number" w:val=" 14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74973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26CEF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1200F"/>
    <w:rsid w:val="00B90BF9"/>
    <w:rsid w:val="00BA5029"/>
    <w:rsid w:val="00BB3701"/>
    <w:rsid w:val="00BC2F3C"/>
    <w:rsid w:val="00BD53D6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2024-11-02T08:49:00Z</dcterms:created>
  <dcterms:modified xsi:type="dcterms:W3CDTF">2024-11-02T18:12:00Z</dcterms:modified>
</cp:coreProperties>
</file>